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C913D" w14:textId="77777777" w:rsidR="00D96CEB" w:rsidRDefault="00D96CEB" w:rsidP="00D96C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HENDES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5FCCAC4" w14:textId="77777777" w:rsidR="00D96CEB" w:rsidRDefault="00D96CEB" w:rsidP="00D96CEB">
      <w:pPr>
        <w:pStyle w:val="NoSpacing"/>
        <w:rPr>
          <w:rFonts w:cs="Times New Roman"/>
          <w:szCs w:val="24"/>
        </w:rPr>
      </w:pPr>
    </w:p>
    <w:p w14:paraId="2DFBB9D7" w14:textId="77777777" w:rsidR="00D96CEB" w:rsidRDefault="00D96CEB" w:rsidP="00D96CEB">
      <w:pPr>
        <w:pStyle w:val="NoSpacing"/>
        <w:rPr>
          <w:rFonts w:cs="Times New Roman"/>
          <w:szCs w:val="24"/>
        </w:rPr>
      </w:pPr>
    </w:p>
    <w:p w14:paraId="2D153184" w14:textId="77777777" w:rsidR="00D96CEB" w:rsidRDefault="00D96CEB" w:rsidP="00D96C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Chelmscott</w:t>
      </w:r>
      <w:proofErr w:type="spellEnd"/>
      <w:r>
        <w:rPr>
          <w:rFonts w:cs="Times New Roman"/>
          <w:szCs w:val="24"/>
        </w:rPr>
        <w:t xml:space="preserve">, </w:t>
      </w:r>
    </w:p>
    <w:p w14:paraId="21196893" w14:textId="77777777" w:rsidR="00D96CEB" w:rsidRDefault="00D96CEB" w:rsidP="00D96C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Geoffrey Lucy(q.v.).</w:t>
      </w:r>
    </w:p>
    <w:p w14:paraId="66CD9E26" w14:textId="77777777" w:rsidR="00D96CEB" w:rsidRDefault="00D96CEB" w:rsidP="00D96C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52B94">
          <w:rPr>
            <w:rStyle w:val="Hyperlink"/>
            <w:rFonts w:cs="Times New Roman"/>
            <w:szCs w:val="24"/>
          </w:rPr>
          <w:t>https://inquisitionspostmortem.ac.uk/view/inquisition/18-064/65</w:t>
        </w:r>
      </w:hyperlink>
      <w:r>
        <w:rPr>
          <w:rFonts w:cs="Times New Roman"/>
          <w:szCs w:val="24"/>
        </w:rPr>
        <w:t xml:space="preserve"> )</w:t>
      </w:r>
    </w:p>
    <w:p w14:paraId="79391455" w14:textId="77777777" w:rsidR="00D96CEB" w:rsidRDefault="00D96CEB" w:rsidP="00D96CEB">
      <w:pPr>
        <w:pStyle w:val="NoSpacing"/>
        <w:rPr>
          <w:rFonts w:cs="Times New Roman"/>
          <w:szCs w:val="24"/>
        </w:rPr>
      </w:pPr>
    </w:p>
    <w:p w14:paraId="1DCDFCBD" w14:textId="77777777" w:rsidR="00D96CEB" w:rsidRDefault="00D96CEB" w:rsidP="00D96CEB">
      <w:pPr>
        <w:pStyle w:val="NoSpacing"/>
        <w:rPr>
          <w:rFonts w:cs="Times New Roman"/>
          <w:szCs w:val="24"/>
        </w:rPr>
      </w:pPr>
    </w:p>
    <w:p w14:paraId="02659BE1" w14:textId="77777777" w:rsidR="00D96CEB" w:rsidRDefault="00D96CEB" w:rsidP="00D96C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213FFB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A6043" w14:textId="77777777" w:rsidR="00D96CEB" w:rsidRDefault="00D96CEB" w:rsidP="009139A6">
      <w:r>
        <w:separator/>
      </w:r>
    </w:p>
  </w:endnote>
  <w:endnote w:type="continuationSeparator" w:id="0">
    <w:p w14:paraId="4307BAAE" w14:textId="77777777" w:rsidR="00D96CEB" w:rsidRDefault="00D96C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A5A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3CB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8D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5CE6B" w14:textId="77777777" w:rsidR="00D96CEB" w:rsidRDefault="00D96CEB" w:rsidP="009139A6">
      <w:r>
        <w:separator/>
      </w:r>
    </w:p>
  </w:footnote>
  <w:footnote w:type="continuationSeparator" w:id="0">
    <w:p w14:paraId="26D53430" w14:textId="77777777" w:rsidR="00D96CEB" w:rsidRDefault="00D96C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86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6D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9B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E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6CE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C7343"/>
  <w15:chartTrackingRefBased/>
  <w15:docId w15:val="{ED60DA2A-C717-43F1-8715-BDB4875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6C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2023-12-07T10:47:00Z</dcterms:created>
  <dcterms:modified xsi:type="dcterms:W3CDTF">2023-12-07T10:47:00Z</dcterms:modified>
</cp:coreProperties>
</file>